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MAGOT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Exeter, Devon, by the Bishop.</w:t>
      </w: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A1F57" w:rsidRDefault="003A1F57" w:rsidP="003A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3A1F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F57" w:rsidRDefault="003A1F57" w:rsidP="00E71FC3">
      <w:pPr>
        <w:spacing w:after="0" w:line="240" w:lineRule="auto"/>
      </w:pPr>
      <w:r>
        <w:separator/>
      </w:r>
    </w:p>
  </w:endnote>
  <w:endnote w:type="continuationSeparator" w:id="0">
    <w:p w:rsidR="003A1F57" w:rsidRDefault="003A1F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F57" w:rsidRDefault="003A1F57" w:rsidP="00E71FC3">
      <w:pPr>
        <w:spacing w:after="0" w:line="240" w:lineRule="auto"/>
      </w:pPr>
      <w:r>
        <w:separator/>
      </w:r>
    </w:p>
  </w:footnote>
  <w:footnote w:type="continuationSeparator" w:id="0">
    <w:p w:rsidR="003A1F57" w:rsidRDefault="003A1F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57"/>
    <w:rsid w:val="003A1F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0400F"/>
  <w15:chartTrackingRefBased/>
  <w15:docId w15:val="{DE216F4C-B4F0-4DC9-A360-E9F26F52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2016-04-22T18:30:00Z</dcterms:created>
  <dcterms:modified xsi:type="dcterms:W3CDTF">2016-04-22T18:31:00Z</dcterms:modified>
</cp:coreProperties>
</file>